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5E111BA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0E6D03">
        <w:rPr>
          <w:rFonts w:cs="Arial"/>
          <w:noProof w:val="0"/>
          <w:sz w:val="22"/>
          <w:szCs w:val="22"/>
        </w:rPr>
        <w:t>757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04948F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1BC4" w:rsidRPr="00781BC4">
        <w:rPr>
          <w:rFonts w:ascii="Arial" w:hAnsi="Arial" w:cs="Arial"/>
          <w:b/>
          <w:sz w:val="22"/>
          <w:szCs w:val="22"/>
        </w:rPr>
        <w:t>Reply LS on PWS support for NB-IoT NTN</w:t>
      </w:r>
    </w:p>
    <w:p w14:paraId="6EFEAEDB" w14:textId="7FC7D81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-244057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50CF" w:rsidRPr="00AE50CF">
        <w:rPr>
          <w:rFonts w:ascii="Arial" w:hAnsi="Arial" w:cs="Arial"/>
          <w:b/>
          <w:bCs/>
          <w:sz w:val="22"/>
          <w:szCs w:val="22"/>
        </w:rPr>
        <w:t>R2-2409243</w:t>
      </w:r>
      <w:r w:rsidR="006B36F4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0A4E61" w:rsidRPr="000A4E61">
        <w:rPr>
          <w:rFonts w:ascii="Arial" w:hAnsi="Arial" w:cs="Arial"/>
          <w:b/>
          <w:bCs/>
          <w:sz w:val="22"/>
          <w:szCs w:val="22"/>
        </w:rPr>
        <w:t>PWS support for NB-IoT NTN</w:t>
      </w:r>
    </w:p>
    <w:p w14:paraId="3B86FCF9" w14:textId="5AB2D0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3E122F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347F" w:rsidRPr="005F347F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2F599119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7370A">
        <w:rPr>
          <w:rFonts w:ascii="Arial" w:hAnsi="Arial" w:cs="Arial"/>
          <w:b/>
          <w:sz w:val="22"/>
          <w:szCs w:val="22"/>
        </w:rPr>
        <w:t>SA1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06C5E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55E7">
        <w:rPr>
          <w:rFonts w:ascii="Arial" w:hAnsi="Arial" w:cs="Arial"/>
          <w:b/>
          <w:bCs/>
          <w:sz w:val="22"/>
          <w:szCs w:val="22"/>
        </w:rPr>
        <w:t>RAN3, CT1, SA2</w:t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6B5A0ECA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335B36" w:rsidRPr="00D855A9">
        <w:rPr>
          <w:rFonts w:ascii="Arial" w:hAnsi="Arial" w:cs="Arial"/>
          <w:bCs/>
        </w:rPr>
        <w:t>TS 22.2</w:t>
      </w:r>
      <w:r w:rsidR="00490416" w:rsidRPr="00D855A9">
        <w:rPr>
          <w:rFonts w:ascii="Arial" w:hAnsi="Arial" w:cs="Arial"/>
          <w:bCs/>
        </w:rPr>
        <w:t>6</w:t>
      </w:r>
      <w:r w:rsidR="00335B36" w:rsidRPr="00D855A9">
        <w:rPr>
          <w:rFonts w:ascii="Arial" w:hAnsi="Arial" w:cs="Arial"/>
          <w:bCs/>
        </w:rPr>
        <w:t>8 CR0085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77777777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47A7F" w:rsidRPr="00F05749">
        <w:t xml:space="preserve">PWS support for NB-IoT NTN </w:t>
      </w:r>
      <w:r w:rsidR="00A47A7F" w:rsidRPr="006D6C25">
        <w:t>(</w:t>
      </w:r>
      <w:r w:rsidR="00A47A7F" w:rsidRPr="00EC5133">
        <w:t>R2-2409243</w:t>
      </w:r>
      <w:r w:rsidR="00A47A7F" w:rsidRPr="006D6C25">
        <w:t>)</w:t>
      </w:r>
      <w:r w:rsidR="00A47A7F">
        <w:t xml:space="preserve">. </w:t>
      </w:r>
    </w:p>
    <w:p w14:paraId="659BBFC6" w14:textId="3518195E" w:rsidR="00EA3F38" w:rsidRPr="00EA3F38" w:rsidRDefault="00A47A7F" w:rsidP="00335B36">
      <w:pPr>
        <w:rPr>
          <w:highlight w:val="yellow"/>
        </w:rPr>
      </w:pPr>
      <w:r>
        <w:t xml:space="preserve">SA1 </w:t>
      </w:r>
      <w:r w:rsidR="0001464D">
        <w:t xml:space="preserve">would like to inform RAN2 </w:t>
      </w:r>
      <w:r w:rsidR="00130596">
        <w:t>about the</w:t>
      </w:r>
      <w:r w:rsidR="00E76980">
        <w:t xml:space="preserve"> </w:t>
      </w:r>
      <w:r w:rsidR="00130596">
        <w:t xml:space="preserve">alignment </w:t>
      </w:r>
      <w:r w:rsidR="00335B36">
        <w:t xml:space="preserve">attached </w:t>
      </w:r>
      <w:r w:rsidR="00E76980">
        <w:t>CR</w:t>
      </w:r>
      <w:r w:rsidR="00130596">
        <w:t xml:space="preserve"> related to the topic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1489FF72" w:rsidR="00B97703" w:rsidRPr="00CF37EC" w:rsidRDefault="00B97703" w:rsidP="00CF37EC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EC52A" w14:textId="77777777" w:rsidR="00055340" w:rsidRDefault="00055340">
      <w:pPr>
        <w:spacing w:after="0"/>
      </w:pPr>
      <w:r>
        <w:separator/>
      </w:r>
    </w:p>
  </w:endnote>
  <w:endnote w:type="continuationSeparator" w:id="0">
    <w:p w14:paraId="31FC3447" w14:textId="77777777" w:rsidR="00055340" w:rsidRDefault="00055340">
      <w:pPr>
        <w:spacing w:after="0"/>
      </w:pPr>
      <w:r>
        <w:continuationSeparator/>
      </w:r>
    </w:p>
  </w:endnote>
  <w:endnote w:type="continuationNotice" w:id="1">
    <w:p w14:paraId="2C25DB37" w14:textId="77777777" w:rsidR="00055340" w:rsidRDefault="00055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668E2D" w14:textId="77777777" w:rsidR="00055340" w:rsidRDefault="00055340">
      <w:pPr>
        <w:spacing w:after="0"/>
      </w:pPr>
      <w:r>
        <w:separator/>
      </w:r>
    </w:p>
  </w:footnote>
  <w:footnote w:type="continuationSeparator" w:id="0">
    <w:p w14:paraId="0DA170A2" w14:textId="77777777" w:rsidR="00055340" w:rsidRDefault="00055340">
      <w:pPr>
        <w:spacing w:after="0"/>
      </w:pPr>
      <w:r>
        <w:continuationSeparator/>
      </w:r>
    </w:p>
  </w:footnote>
  <w:footnote w:type="continuationNotice" w:id="1">
    <w:p w14:paraId="6A2EB200" w14:textId="77777777" w:rsidR="00055340" w:rsidRDefault="000553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5444"/>
    <w:rsid w:val="00017F23"/>
    <w:rsid w:val="00037089"/>
    <w:rsid w:val="0005491A"/>
    <w:rsid w:val="00055340"/>
    <w:rsid w:val="00072D22"/>
    <w:rsid w:val="0008421D"/>
    <w:rsid w:val="000A4E61"/>
    <w:rsid w:val="000B69F4"/>
    <w:rsid w:val="000C09DC"/>
    <w:rsid w:val="000E6D03"/>
    <w:rsid w:val="000F5536"/>
    <w:rsid w:val="000F6242"/>
    <w:rsid w:val="001078CF"/>
    <w:rsid w:val="00130596"/>
    <w:rsid w:val="00167D7F"/>
    <w:rsid w:val="001B7366"/>
    <w:rsid w:val="00285245"/>
    <w:rsid w:val="002B657E"/>
    <w:rsid w:val="002F1940"/>
    <w:rsid w:val="00302CE7"/>
    <w:rsid w:val="00317A9E"/>
    <w:rsid w:val="00335B36"/>
    <w:rsid w:val="003370F1"/>
    <w:rsid w:val="003455E2"/>
    <w:rsid w:val="00383545"/>
    <w:rsid w:val="003C26F8"/>
    <w:rsid w:val="003D71A8"/>
    <w:rsid w:val="00433500"/>
    <w:rsid w:val="00433F71"/>
    <w:rsid w:val="00440D43"/>
    <w:rsid w:val="00490416"/>
    <w:rsid w:val="00497E3B"/>
    <w:rsid w:val="004E3939"/>
    <w:rsid w:val="004E3E5A"/>
    <w:rsid w:val="00535B01"/>
    <w:rsid w:val="0057370A"/>
    <w:rsid w:val="005B0781"/>
    <w:rsid w:val="005E1B67"/>
    <w:rsid w:val="005F2A1F"/>
    <w:rsid w:val="005F347F"/>
    <w:rsid w:val="006220EF"/>
    <w:rsid w:val="0069160A"/>
    <w:rsid w:val="006B36F4"/>
    <w:rsid w:val="006D6C25"/>
    <w:rsid w:val="006E01F0"/>
    <w:rsid w:val="006E42DB"/>
    <w:rsid w:val="006F20F0"/>
    <w:rsid w:val="007426CF"/>
    <w:rsid w:val="00751C77"/>
    <w:rsid w:val="00772B95"/>
    <w:rsid w:val="00781BC4"/>
    <w:rsid w:val="007A42CA"/>
    <w:rsid w:val="007E6844"/>
    <w:rsid w:val="007F4F92"/>
    <w:rsid w:val="00821221"/>
    <w:rsid w:val="00833E04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06B9"/>
    <w:rsid w:val="00A230FA"/>
    <w:rsid w:val="00A47A7F"/>
    <w:rsid w:val="00A755E7"/>
    <w:rsid w:val="00A76BB6"/>
    <w:rsid w:val="00AA0201"/>
    <w:rsid w:val="00AE1B16"/>
    <w:rsid w:val="00AE50CF"/>
    <w:rsid w:val="00B42790"/>
    <w:rsid w:val="00B94358"/>
    <w:rsid w:val="00B97703"/>
    <w:rsid w:val="00BD2E46"/>
    <w:rsid w:val="00BD46F5"/>
    <w:rsid w:val="00C90AC0"/>
    <w:rsid w:val="00CE6A75"/>
    <w:rsid w:val="00CE7BB1"/>
    <w:rsid w:val="00CF37EC"/>
    <w:rsid w:val="00CF6087"/>
    <w:rsid w:val="00D3560A"/>
    <w:rsid w:val="00D83373"/>
    <w:rsid w:val="00D855A9"/>
    <w:rsid w:val="00DB1ED2"/>
    <w:rsid w:val="00DC7124"/>
    <w:rsid w:val="00DF6DB1"/>
    <w:rsid w:val="00E61942"/>
    <w:rsid w:val="00E76980"/>
    <w:rsid w:val="00EA3F38"/>
    <w:rsid w:val="00EC5133"/>
    <w:rsid w:val="00EE44A6"/>
    <w:rsid w:val="00EF4228"/>
    <w:rsid w:val="00F05749"/>
    <w:rsid w:val="00F14243"/>
    <w:rsid w:val="00F248B3"/>
    <w:rsid w:val="00F7151F"/>
    <w:rsid w:val="00F72F64"/>
    <w:rsid w:val="00F908F3"/>
    <w:rsid w:val="00F9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140</Words>
  <Characters>784</Characters>
  <Application>Microsoft Office Word</Application>
  <DocSecurity>0</DocSecurity>
  <Lines>22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913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3</cp:revision>
  <cp:lastPrinted>2002-04-23T13:10:00Z</cp:lastPrinted>
  <dcterms:created xsi:type="dcterms:W3CDTF">2024-11-22T20:31:00Z</dcterms:created>
  <dcterms:modified xsi:type="dcterms:W3CDTF">2024-11-22T20:32:00Z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